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A07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E03A5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E03A5B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8A6F8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ร้อยละ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ความสำเร็จของการพิจารณาหลักสูตรผ่าน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ระบบการพิจารณาความสอดคล้องของหลักสูตร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ระดับอุดมศึกษา 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(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CHE Curriculum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Online 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CHECO</w:t>
            </w:r>
            <w:r w:rsidRPr="008A6F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 ได้ภายใน 15 วันทำการ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</w:p>
        </w:tc>
      </w:tr>
      <w:tr w:rsidR="00E2570D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E2570D" w:rsidRDefault="00E2570D" w:rsidP="00E2570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E2570D" w:rsidRDefault="00E2570D" w:rsidP="00E2570D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E2570D" w:rsidRDefault="00E2570D" w:rsidP="00E2570D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E2570D" w:rsidRDefault="00E2570D" w:rsidP="00E2570D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นางสาวธาริณี ขุนเนน</w:t>
            </w:r>
          </w:p>
          <w:p w:rsidR="00E2570D" w:rsidRDefault="00E2570D" w:rsidP="00E2570D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E2570D" w:rsidRPr="00FB17C9" w:rsidRDefault="00E2570D" w:rsidP="00E2570D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นกน้อย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E2570D" w:rsidRDefault="00E2570D" w:rsidP="00E2570D">
            <w:pPr>
              <w:pStyle w:val="FootnoteText"/>
              <w:tabs>
                <w:tab w:val="left" w:pos="1800"/>
                <w:tab w:val="left" w:pos="504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E2570D" w:rsidRDefault="00E2570D" w:rsidP="00E2570D">
            <w:pPr>
              <w:pStyle w:val="FootnoteText"/>
              <w:tabs>
                <w:tab w:val="left" w:pos="1800"/>
                <w:tab w:val="left" w:pos="504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E2570D" w:rsidRDefault="00E2570D" w:rsidP="00E2570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E2570D" w:rsidRDefault="00E2570D" w:rsidP="00E2570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E2570D" w:rsidRDefault="00E2570D" w:rsidP="00E2570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E2570D" w:rsidRPr="00FB17C9" w:rsidRDefault="00E2570D" w:rsidP="00E2570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</w:tc>
      </w:tr>
      <w:tr w:rsidR="00E2570D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E2570D" w:rsidRDefault="00E2570D" w:rsidP="00E2570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E2570D" w:rsidRDefault="00E2570D" w:rsidP="00E2570D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นายจักรพงษ์ ปัญญาพูนตระกูล</w:t>
            </w:r>
          </w:p>
          <w:p w:rsidR="00E2570D" w:rsidRPr="00FB17C9" w:rsidRDefault="00E2570D" w:rsidP="00E2570D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นางสาวสิริญญา ป้องจันลา</w:t>
            </w:r>
          </w:p>
        </w:tc>
        <w:tc>
          <w:tcPr>
            <w:tcW w:w="3686" w:type="dxa"/>
            <w:tcBorders>
              <w:left w:val="nil"/>
            </w:tcBorders>
          </w:tcPr>
          <w:p w:rsidR="00E2570D" w:rsidRDefault="00E2570D" w:rsidP="00E2570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31</w:t>
            </w:r>
          </w:p>
          <w:p w:rsidR="00E2570D" w:rsidRDefault="00E2570D" w:rsidP="00E2570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</w:p>
          <w:p w:rsidR="00E2570D" w:rsidRPr="00FB17C9" w:rsidRDefault="00E2570D" w:rsidP="00E2570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</w:p>
        </w:tc>
      </w:tr>
      <w:tr w:rsidR="00E2570D" w:rsidRPr="003B7C5A" w:rsidTr="00260B00">
        <w:trPr>
          <w:trHeight w:val="1215"/>
        </w:trPr>
        <w:tc>
          <w:tcPr>
            <w:tcW w:w="9498" w:type="dxa"/>
            <w:gridSpan w:val="3"/>
          </w:tcPr>
          <w:p w:rsidR="00E2570D" w:rsidRPr="003B7C5A" w:rsidRDefault="00E2570D" w:rsidP="00E2570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2570D" w:rsidRPr="00742611" w:rsidRDefault="00E2570D" w:rsidP="00E2570D">
            <w:pPr>
              <w:pStyle w:val="FootnoteText"/>
              <w:ind w:firstLine="62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286FA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สืบ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เนื่องจากสำนักมาตรฐานและคุณภาพอุดมศึกษาได้ดำเนินการพัฒนาระบบ</w:t>
            </w:r>
            <w:r w:rsidRPr="00F96A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การพิจารณาความสอดคล้องของหลักสูตรระดับอุดมศึกษา </w:t>
            </w:r>
            <w:r w:rsidRPr="00F96A15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(</w:t>
            </w:r>
            <w:r w:rsidRPr="00F96A15">
              <w:rPr>
                <w:rFonts w:ascii="TH SarabunPSK" w:hAnsi="TH SarabunPSK" w:cs="TH SarabunPSK"/>
                <w:spacing w:val="-8"/>
                <w:sz w:val="30"/>
                <w:szCs w:val="30"/>
              </w:rPr>
              <w:t>CHE Curriculum</w:t>
            </w:r>
            <w:r w:rsidRPr="00F96A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96A15">
              <w:rPr>
                <w:rFonts w:ascii="TH SarabunPSK" w:hAnsi="TH SarabunPSK" w:cs="TH SarabunPSK"/>
                <w:sz w:val="30"/>
                <w:szCs w:val="30"/>
              </w:rPr>
              <w:t xml:space="preserve">Online </w:t>
            </w:r>
            <w:r w:rsidRPr="00F96A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F96A15"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 w:rsidRPr="00F96A1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ขึ้น เพื่อให้สถาบันการศึกษาที่จัด</w:t>
            </w:r>
            <w:r w:rsidRPr="00EF7DB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ศึกษาในระดับอุดมศึกษาทั้งของรัฐและเอกชนนำเสนอหลักสูตรที่ผ่านการให้ความเห็นชอบ/อนุมัติจากสภาสถาบัน</w:t>
            </w:r>
            <w:r w:rsidRPr="00EF7DB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การศึกษาแล้วให้คณะกรรมการการอุดมศึกษา โดยสำนักมาตรฐานและคุณภาพอุดมศึกษาพิจารณาว่าหลักสูตรดังกล่าวนั้นมีความสอดคล้องตามเกณฑ์มาตรฐานหลักสูตรระดับอุดมศึกษาและเกณฑ์มาตรฐานอื่นๆ ที่เกี่ยวข้องตามที่คณะกรรมการการอุดมศึกษากำหนดโดยผ่านระบบออนไลน์  ซึ่งทำให้สถาบันการศึกษา หน่วยงานที่เกี่ยวข้อง และ</w:t>
            </w:r>
            <w:r w:rsidRPr="00EF7DB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ประชาชนทั่วไปสามารถตรวจสอบขั้นตอนการทำงานและผลการพิจารณาฯ ของหลักสูตรผ่านทางเครือข่ายอินเตอร์เน็ต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74261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ได้ทันที</w:t>
            </w:r>
            <w:r w:rsidRPr="0074261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  <w:r w:rsidRPr="0074261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โดยเร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ิ่มให้สถาบันการศึกษาบันทึกข้อมู</w:t>
            </w:r>
            <w:r w:rsidRPr="0074261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ลเข้าสู่ระบบตั้งแต่วันที่ 1 สิงหาคม 2561 เป็นต้นไป</w:t>
            </w:r>
          </w:p>
          <w:p w:rsidR="00E2570D" w:rsidRDefault="00E2570D" w:rsidP="00E2570D">
            <w:pPr>
              <w:pStyle w:val="FootnoteText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นับจำนวนหลักสูตร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ที่ สกอ.</w:t>
            </w:r>
            <w:r w:rsidRPr="00F6508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โดยสำนักมาตรฐานและคุณภาพอุดมศึกษา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ต้อง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พิจารณาความสอดคล้องฯ 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ภายในปีงบประมาณ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62 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และอยู่ในเงื่อนไขการดำเนินงานให้แล้วเสร็จ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 15 วันทำการ</w:t>
            </w:r>
          </w:p>
          <w:p w:rsidR="00E2570D" w:rsidRDefault="00E2570D" w:rsidP="00E2570D">
            <w:pPr>
              <w:pStyle w:val="FootnoteText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หลักสูตรที่ผ่านการพิจารณาความสอดคล้องของหลักสูตรระดับอุดมศึกษา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ที่สถาบัน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นำส่ง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สำนักมาตรฐานและคุณภาพอุดมศึกษา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(ระหว่างวันที่ 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F6508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ถึงวันที่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กันยายน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F6508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E2570D" w:rsidRDefault="00E2570D" w:rsidP="00E2570D">
            <w:pPr>
              <w:pStyle w:val="FootnoteText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นับวันการทำงานตั้งแต่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สถาบันการศึกษาได้นำส่งข้อมูลผ่านระบบ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CHECO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ให้เจ้าหน้าที่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สำนักมาตรฐาน</w:t>
            </w:r>
            <w:r w:rsidRPr="00F6508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และคุณภาพ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พิจารณาฯ 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จนถึงวันที่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</w:t>
            </w:r>
            <w:r w:rsidRPr="00F65084">
              <w:rPr>
                <w:rFonts w:ascii="TH SarabunPSK" w:hAnsi="TH SarabunPSK" w:cs="TH SarabunPSK"/>
                <w:sz w:val="30"/>
                <w:szCs w:val="30"/>
                <w:cs/>
              </w:rPr>
              <w:t>เลขาธิการคณะกรรมการการอุดมศึกษา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ส่งผลการพิจารณาความสอดคล้องฯ ให้สถาบันการศึกษาทราบผ่านระบบ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CHECO</w:t>
            </w:r>
          </w:p>
          <w:p w:rsidR="00E2570D" w:rsidRPr="00E03A5B" w:rsidRDefault="00E2570D" w:rsidP="00E2570D">
            <w:pPr>
              <w:pStyle w:val="FootnoteText"/>
              <w:numPr>
                <w:ilvl w:val="0"/>
                <w:numId w:val="8"/>
              </w:numPr>
              <w:tabs>
                <w:tab w:val="left" w:pos="1051"/>
              </w:tabs>
              <w:ind w:left="0" w:firstLine="768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 w:rsidRPr="00742611">
              <w:rPr>
                <w:rFonts w:ascii="TH SarabunPSK" w:hAnsi="TH SarabunPSK" w:cs="TH SarabunPSK"/>
                <w:sz w:val="30"/>
                <w:szCs w:val="30"/>
                <w:cs/>
              </w:rPr>
              <w:t>ไม่นับรวม</w:t>
            </w:r>
            <w:r w:rsidRPr="00742611"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</w:t>
            </w:r>
            <w:r w:rsidRPr="00742611">
              <w:rPr>
                <w:rFonts w:ascii="TH SarabunPSK" w:hAnsi="TH SarabunPSK" w:cs="TH SarabunPSK"/>
                <w:sz w:val="30"/>
                <w:szCs w:val="30"/>
                <w:cs/>
              </w:rPr>
              <w:t>สูตรที่</w:t>
            </w:r>
            <w:r w:rsidRPr="00742611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ต้องนำเสนอคณะกรรมการการอุดมศึกษาหรือคณะกรรมการ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/คณะอนุกรรมการอื่นๆ ที่เกี่ยวข้องพิจารณาก่อน</w:t>
            </w:r>
          </w:p>
        </w:tc>
      </w:tr>
      <w:tr w:rsidR="00E2570D" w:rsidRPr="003B7C5A" w:rsidTr="00D134A9">
        <w:trPr>
          <w:trHeight w:val="3254"/>
        </w:trPr>
        <w:tc>
          <w:tcPr>
            <w:tcW w:w="9498" w:type="dxa"/>
            <w:gridSpan w:val="3"/>
          </w:tcPr>
          <w:p w:rsidR="00E2570D" w:rsidRPr="003B7C5A" w:rsidRDefault="00E2570D" w:rsidP="00E2570D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E2570D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Pr="00F108FD" w:rsidRDefault="00E2570D" w:rsidP="00E257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Pr="00F108FD" w:rsidRDefault="00E2570D" w:rsidP="00E257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2570D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570D" w:rsidRPr="00F108FD" w:rsidRDefault="00E2570D" w:rsidP="00E257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Pr="0092798B" w:rsidRDefault="00E2570D" w:rsidP="00E2570D">
                  <w:pPr>
                    <w:tabs>
                      <w:tab w:val="left" w:pos="774"/>
                      <w:tab w:val="left" w:pos="1440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7</w:t>
                  </w: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E2570D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570D" w:rsidRPr="00F108FD" w:rsidRDefault="00E2570D" w:rsidP="00E257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Pr="0092798B" w:rsidRDefault="00E2570D" w:rsidP="00E25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75</w:t>
                  </w:r>
                </w:p>
              </w:tc>
            </w:tr>
            <w:tr w:rsidR="00E2570D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570D" w:rsidRPr="00F108FD" w:rsidRDefault="00E2570D" w:rsidP="00E257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Pr="0092798B" w:rsidRDefault="00E2570D" w:rsidP="00E25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E2570D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570D" w:rsidRPr="00F108FD" w:rsidRDefault="00E2570D" w:rsidP="00E257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Pr="0092798B" w:rsidRDefault="00E2570D" w:rsidP="00E25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</w:tr>
            <w:tr w:rsidR="00E2570D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570D" w:rsidRPr="00F108FD" w:rsidRDefault="00E2570D" w:rsidP="00E257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Pr="0092798B" w:rsidRDefault="00E2570D" w:rsidP="00E25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ได้สำเร็จ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</w:t>
                  </w:r>
                  <w:r w:rsidRPr="009300D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:rsidR="00E2570D" w:rsidRPr="00DE6CC4" w:rsidRDefault="00E2570D" w:rsidP="00E2570D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E2570D" w:rsidRPr="003B7C5A" w:rsidTr="00384D8D">
        <w:trPr>
          <w:trHeight w:val="3241"/>
        </w:trPr>
        <w:tc>
          <w:tcPr>
            <w:tcW w:w="9498" w:type="dxa"/>
            <w:gridSpan w:val="3"/>
          </w:tcPr>
          <w:p w:rsidR="00E2570D" w:rsidRPr="003B7C5A" w:rsidRDefault="00E2570D" w:rsidP="00E2570D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8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66"/>
              <w:gridCol w:w="1225"/>
              <w:gridCol w:w="1499"/>
              <w:gridCol w:w="1428"/>
              <w:gridCol w:w="1378"/>
            </w:tblGrid>
            <w:tr w:rsidR="00E2570D" w:rsidRPr="003B7C5A" w:rsidTr="00384D8D">
              <w:trPr>
                <w:trHeight w:val="779"/>
                <w:jc w:val="center"/>
              </w:trPr>
              <w:tc>
                <w:tcPr>
                  <w:tcW w:w="3366" w:type="dxa"/>
                  <w:vAlign w:val="center"/>
                </w:tcPr>
                <w:p w:rsidR="00E2570D" w:rsidRPr="003B7C5A" w:rsidRDefault="00E2570D" w:rsidP="00E2570D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25" w:type="dxa"/>
                  <w:vAlign w:val="center"/>
                </w:tcPr>
                <w:p w:rsidR="00E2570D" w:rsidRPr="003B7C5A" w:rsidRDefault="00E2570D" w:rsidP="00E2570D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99" w:type="dxa"/>
                  <w:vAlign w:val="center"/>
                </w:tcPr>
                <w:p w:rsidR="00E2570D" w:rsidRPr="003B7C5A" w:rsidRDefault="00E2570D" w:rsidP="00E2570D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28" w:type="dxa"/>
                  <w:vAlign w:val="center"/>
                </w:tcPr>
                <w:p w:rsidR="00E2570D" w:rsidRPr="003B7C5A" w:rsidRDefault="00E2570D" w:rsidP="00E2570D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78" w:type="dxa"/>
                  <w:vAlign w:val="center"/>
                </w:tcPr>
                <w:p w:rsidR="00E2570D" w:rsidRPr="003B7C5A" w:rsidRDefault="00E2570D" w:rsidP="00E2570D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2570D" w:rsidRPr="003B7C5A" w:rsidTr="00384D8D">
              <w:trPr>
                <w:trHeight w:val="2121"/>
                <w:jc w:val="center"/>
              </w:trPr>
              <w:tc>
                <w:tcPr>
                  <w:tcW w:w="3366" w:type="dxa"/>
                </w:tcPr>
                <w:p w:rsidR="00E2570D" w:rsidRPr="003B5135" w:rsidRDefault="00E2570D" w:rsidP="00E257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B513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  <w:r w:rsidRPr="003B513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ความสำเร็จของการพิจารณา</w:t>
                  </w:r>
                  <w:r w:rsidRPr="003B513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หลักสูตรผ่านระบบการพิจารณาความสอดคล้องของหลักสูตรระดับอุดมศึกษา (</w:t>
                  </w:r>
                  <w:r w:rsidRPr="003B5135">
                    <w:rPr>
                      <w:rFonts w:ascii="TH SarabunPSK" w:hAnsi="TH SarabunPSK" w:cs="TH SarabunPSK"/>
                      <w:sz w:val="30"/>
                      <w:szCs w:val="30"/>
                    </w:rPr>
                    <w:t>CHE Curriculum</w:t>
                  </w:r>
                  <w:r w:rsidRPr="003B513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B513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Online </w:t>
                  </w:r>
                  <w:r w:rsidRPr="003B513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: </w:t>
                  </w:r>
                  <w:r w:rsidRPr="003B5135">
                    <w:rPr>
                      <w:rFonts w:ascii="TH SarabunPSK" w:hAnsi="TH SarabunPSK" w:cs="TH SarabunPSK"/>
                      <w:sz w:val="30"/>
                      <w:szCs w:val="30"/>
                    </w:rPr>
                    <w:t>CHECO</w:t>
                  </w:r>
                  <w:r w:rsidRPr="003B513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ได้ภายใน 15 วันทำการ</w:t>
                  </w:r>
                </w:p>
              </w:tc>
              <w:tc>
                <w:tcPr>
                  <w:tcW w:w="1225" w:type="dxa"/>
                </w:tcPr>
                <w:p w:rsidR="00E2570D" w:rsidRPr="00AC4F8B" w:rsidRDefault="00E2570D" w:rsidP="00E2570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ร้อยละ 5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Default="00E2570D" w:rsidP="00E25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Default="00E2570D" w:rsidP="00E25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570D" w:rsidRDefault="00E2570D" w:rsidP="00E257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E2570D" w:rsidRPr="003B7C5A" w:rsidRDefault="00E2570D" w:rsidP="00E2570D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2570D" w:rsidRPr="003B7C5A" w:rsidTr="00D134A9">
        <w:trPr>
          <w:trHeight w:val="842"/>
        </w:trPr>
        <w:tc>
          <w:tcPr>
            <w:tcW w:w="9498" w:type="dxa"/>
            <w:gridSpan w:val="3"/>
          </w:tcPr>
          <w:p w:rsidR="00E2570D" w:rsidRDefault="00E2570D" w:rsidP="00E2570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2570D" w:rsidRDefault="00E2570D" w:rsidP="00E2570D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สถาบันอุดมศึกษาบันทึกข้อมูลหลักสูตรในประเด็นต่าง ๆ ตามที่กำหนดไว้ในระบบการพิจารณาความสอดคล้องของหลักสูตรระดับอุดมศึกษา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CHE Curriculum Online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พร้อมแนบเอกสารหลักสูตร (มคอ.2) รายงานการประชุมสภาสถาบันอุดมศึกษา และเอกสารอื่นที่เกี่ยวข้องอื่น และส่งให้สำนักงานคณะกรรมการการอุดมศึกษา</w:t>
            </w:r>
          </w:p>
          <w:p w:rsidR="00E2570D" w:rsidRDefault="00E2570D" w:rsidP="00E2570D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สำนักงานคณะกรรมการการอุดมศึกษาได้รับข้อมูลหลักสูตร และเจ้าหน้าที่พิจารณาตรวจสอบรายละเอียดของหลักสูตรตามที่สถาบันอุดมศึกาบันทึกในระบบ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CHECO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โดยพิจารณาความสอดคล้องกับกฎ ระเบียบ และเกณฑ์มาตรฐานต่าง ๆ ที่เกี่ยวข้อง ประกอบกับการพิจารณาความสอดคล้องกับเอกสาร มคอ.2 ตามที่แนบมาด้วย เมื่อพิจารณาเสร็จแล้ว จะส่งให้หัวหน้าฝ่ายพิจารณาต่อไป</w:t>
            </w:r>
          </w:p>
          <w:p w:rsidR="00E2570D" w:rsidRDefault="00E2570D" w:rsidP="00E2570D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หัวหน้าฝ่ายพิจารณาความสอดคล้องกับกฎ ระเบียบ และเกณฑ์มาตรฐานต่าง ๆ ที่เกี่ยวข้อง ประกอบกับการพิจารณาความสอดคล้องกับเอกสาร มคอ.2 ตามที่แนบมาด้วย เมื่อพิจารณาเสร็จแล้ว จะส่งให้ ผอ.กลุ่ม พิจารณาต่อไป</w:t>
            </w:r>
          </w:p>
          <w:p w:rsidR="00E2570D" w:rsidRDefault="00E2570D" w:rsidP="00E2570D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ผอ.กลุ่ม พิจารณาพิจารณาความสอดคล้องกับกฎ ระเบียบ และเกณฑ์มาตรฐานต่าง ๆ ที่เกี่ยวข้อง ประกอบกับการพิจารณาความสอดคล้องกับเอกสาร มคอ.2 ตามที่แนบมาด้วย เมื่อพิจารณาเสร็จแล้ว จะส่งให้ ผอ.สำนักมาตรฐานและประเมินผลพิจารณาต่อไป</w:t>
            </w:r>
          </w:p>
          <w:p w:rsidR="00E2570D" w:rsidRPr="004D2860" w:rsidRDefault="00E2570D" w:rsidP="00E2570D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ผอ. สำนักมาตรฐานฯ พิจารณาพิจารณาความสอดคล้องกับกฎ ระเบียบ และเกณฑ์มาตรฐานต่าง ๆ ที่เกี่ยวข้อง ประกอบกับการพิจารณาความสอดคล้องกับเอกสาร มคอ.2 ตามที่แนบมาด้วย เมื่อพิจารณาเสร็จแล้ว จะเสนอ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ให้เลขาธิการคณะกรรมการการอุดมศึกษาพิจารณาเพื่อรับทราบ (สอดคล้อง) หรือส่งกลับคืนให้สถาบันอุดมศึกษาปรับแก้ไขตามข้อเสนอแนะ (ไม่สอดคล้อง) ต่อไป</w:t>
            </w:r>
          </w:p>
        </w:tc>
      </w:tr>
      <w:tr w:rsidR="00E2570D" w:rsidRPr="003B7C5A" w:rsidTr="006E0252">
        <w:trPr>
          <w:trHeight w:val="841"/>
        </w:trPr>
        <w:tc>
          <w:tcPr>
            <w:tcW w:w="9498" w:type="dxa"/>
            <w:gridSpan w:val="3"/>
          </w:tcPr>
          <w:p w:rsidR="00E2570D" w:rsidRDefault="00E2570D" w:rsidP="00E2570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2570D" w:rsidRDefault="00E2570D" w:rsidP="00E2570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1. </w:t>
            </w:r>
            <w:r w:rsidRPr="00D8625E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สถาบันอุดมศึกษาบันทึกข้อมูลหลักสูตรในระบบด้วยความถูกต้องชัดเจน และสอดคล้องกับเอกสาร มคอ.2 </w:t>
            </w:r>
          </w:p>
          <w:p w:rsidR="00E2570D" w:rsidRDefault="00E2570D" w:rsidP="00E2570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2. เจ้าหน้าที่/อาจารย์ ผู้บันทึกข้อมูลหลักสูตร มีความเข้าใจวิธีการบันทึกข้อมูล และวัตถุประสงค์ที่แท้จริงของการบันทึกข้อมูลในแต่ละรายการ</w:t>
            </w:r>
          </w:p>
          <w:p w:rsidR="00E2570D" w:rsidRDefault="00E2570D" w:rsidP="00E2570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3. เจ้าหน้าที่ สมอ. มีความเข้าใจการใช้งานระบบที่ถูกต้องชัดเจน และมีความชำนาญในการพิจารณาความสอดคล้อง ตลอดจนเข้าใจกฎ ระเบียบ และเกณฑ์ต่าง ๆ ที่เกี่ยวข้องอย่างดี</w:t>
            </w:r>
          </w:p>
          <w:p w:rsidR="00E2570D" w:rsidRPr="00950334" w:rsidRDefault="00E2570D" w:rsidP="00E2570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4. 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มีความเสถียร เที่ยงตรง และรวดเร็วในการประมวลผล</w:t>
            </w:r>
          </w:p>
        </w:tc>
      </w:tr>
      <w:tr w:rsidR="00E2570D" w:rsidRPr="003B7C5A" w:rsidTr="006E0252">
        <w:trPr>
          <w:trHeight w:val="838"/>
        </w:trPr>
        <w:tc>
          <w:tcPr>
            <w:tcW w:w="9498" w:type="dxa"/>
            <w:gridSpan w:val="3"/>
          </w:tcPr>
          <w:p w:rsidR="00E2570D" w:rsidRDefault="00E2570D" w:rsidP="00E2570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2570D" w:rsidRDefault="00E2570D" w:rsidP="00E2570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1. จำนวนหลักสูตรที่สถาบันอุดมศึกษานำเข้าระบบ หนึ่งหลักสูตรจะนำเข้าระบบมากกว่า 1 ครั้ง เพราะมีการปรับแก้ไข จึงทำให้มีจำนวนหลักสูตรสะสมในระบบเป็นจำนวนมาก ในขณะที่เจ้าหน้าที่ สมอ. ที่พิจารณาความสอดคล้อง มีจำนวนจำกัด</w:t>
            </w:r>
          </w:p>
          <w:p w:rsidR="00E2570D" w:rsidRDefault="00E2570D" w:rsidP="00E2570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D8625E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สถาบันอุดมศึกษาบันทึกข้อมูลหลักสูตรในระบบไม่ถูกต้องชัดเจน และไม่สอดคล้องกับเอกสาร มคอ.2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E2570D" w:rsidRDefault="00E2570D" w:rsidP="00E2570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3. เจ้าหน้าที่/อาจารย์ ผู้บันทึกข้อมูลหลักสูตร ไม่มีความเข้าใจวิธีการบันทึกข้อมูล และวัตถุประสงค์ที่แท้จริงของการบันทึกข้อมูลในแต่ละรายการ นอกจากนี้ เจ้าหน้าที่ผู้บันทึกข้อมูลที่ไม่ใช่อาจารย์ในหลักสูตร ไม่มีความเข้าใจรายละเอียดต่าง ๆ ของหลักสูตร จึงบันทึกข้อมูลหลักสูตรได้ไม่ถูกต้อง ชัดเจน</w:t>
            </w:r>
          </w:p>
          <w:p w:rsidR="00E2570D" w:rsidRPr="000D55E0" w:rsidRDefault="00E2570D" w:rsidP="00E2570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การแก้ไข โดยจัดเวทีชี้แจงสถาบันอุดมศึกษา เพื่อสร้างความรู้ ความเข้าใจที่ถูกต้องในการบันทึกข้อมูลหลักสูตร และวัตถุประสงค์ของประเด็นต่าง ๆ ในระบบ</w:t>
            </w:r>
          </w:p>
        </w:tc>
      </w:tr>
      <w:tr w:rsidR="00E2570D" w:rsidRPr="003B7C5A" w:rsidTr="006E0252">
        <w:trPr>
          <w:trHeight w:val="851"/>
        </w:trPr>
        <w:tc>
          <w:tcPr>
            <w:tcW w:w="9498" w:type="dxa"/>
            <w:gridSpan w:val="3"/>
          </w:tcPr>
          <w:p w:rsidR="00E2570D" w:rsidRDefault="00E2570D" w:rsidP="00E2570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2570D" w:rsidRPr="000D55E0" w:rsidRDefault="00E2570D" w:rsidP="00E2570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ข้อมูลแสดงจำนวนหลักสูตรที่ได้รับการพิจารณาความสอดคล้อง หลักสูตรที่สถาบันอุดมศึกษาส่งให้พิจารณา หลักสูตรที่ส่งให้สถาบันอุดมศึกษาปรับแก้ไข และจำนวนหลักสูตรที่แก้ไขแล้วและอยู่ระหว่างการพิจารณาของ สกอ. ทั้งนี้ ข้อมูลดังกล่าวแสดงในเว็บไซด์ระบบ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CHECO 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D68F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7D6" w:rsidRDefault="003917D6">
      <w:r>
        <w:separator/>
      </w:r>
    </w:p>
  </w:endnote>
  <w:endnote w:type="continuationSeparator" w:id="0">
    <w:p w:rsidR="003917D6" w:rsidRDefault="0039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7D6" w:rsidRDefault="003917D6">
      <w:r>
        <w:separator/>
      </w:r>
    </w:p>
  </w:footnote>
  <w:footnote w:type="continuationSeparator" w:id="0">
    <w:p w:rsidR="003917D6" w:rsidRDefault="0039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78CB" w:rsidRDefault="00E378CB" w:rsidP="00E378C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E378CB" w:rsidRDefault="00E378CB" w:rsidP="00E378C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378CB" w:rsidRDefault="00E378CB" w:rsidP="00E378C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E378CB" w:rsidRDefault="00E378CB" w:rsidP="00E378C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86B2DF7"/>
    <w:multiLevelType w:val="hybridMultilevel"/>
    <w:tmpl w:val="43C8DF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D68F9"/>
    <w:rsid w:val="000E05F0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4B64"/>
    <w:rsid w:val="00260B00"/>
    <w:rsid w:val="00261751"/>
    <w:rsid w:val="002632AB"/>
    <w:rsid w:val="00266EF2"/>
    <w:rsid w:val="002847E9"/>
    <w:rsid w:val="002926F4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4D8D"/>
    <w:rsid w:val="003917D6"/>
    <w:rsid w:val="003B5135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1410"/>
    <w:rsid w:val="00642568"/>
    <w:rsid w:val="006707C3"/>
    <w:rsid w:val="00680463"/>
    <w:rsid w:val="00682347"/>
    <w:rsid w:val="0068634C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B2ADB"/>
    <w:rsid w:val="007B6421"/>
    <w:rsid w:val="007E6D75"/>
    <w:rsid w:val="007F194B"/>
    <w:rsid w:val="007F3961"/>
    <w:rsid w:val="007F7EA2"/>
    <w:rsid w:val="00802C6A"/>
    <w:rsid w:val="00813E3C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060CB"/>
    <w:rsid w:val="00B26A52"/>
    <w:rsid w:val="00B5406D"/>
    <w:rsid w:val="00B67D46"/>
    <w:rsid w:val="00B76FCB"/>
    <w:rsid w:val="00B834C3"/>
    <w:rsid w:val="00BA1A21"/>
    <w:rsid w:val="00BA5630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3A5B"/>
    <w:rsid w:val="00E04588"/>
    <w:rsid w:val="00E13428"/>
    <w:rsid w:val="00E2570D"/>
    <w:rsid w:val="00E36CAD"/>
    <w:rsid w:val="00E378CB"/>
    <w:rsid w:val="00E379B3"/>
    <w:rsid w:val="00E40020"/>
    <w:rsid w:val="00E52C4C"/>
    <w:rsid w:val="00E70398"/>
    <w:rsid w:val="00E873D6"/>
    <w:rsid w:val="00EC4F92"/>
    <w:rsid w:val="00EF2E0E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A07E4"/>
    <w:rsid w:val="00FB168E"/>
    <w:rsid w:val="00FB17C9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3C8AA7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1D87A-F061-4CFB-94F0-AECFA8E2E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47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30</cp:revision>
  <cp:lastPrinted>2018-04-05T01:06:00Z</cp:lastPrinted>
  <dcterms:created xsi:type="dcterms:W3CDTF">2019-02-04T07:47:00Z</dcterms:created>
  <dcterms:modified xsi:type="dcterms:W3CDTF">2019-09-03T03:55:00Z</dcterms:modified>
</cp:coreProperties>
</file>